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10206" w:type="dxa"/>
        <w:tblInd w:w="0" w:type="dxa"/>
        <w:tblLook w:val="04A0" w:firstRow="1" w:lastRow="0" w:firstColumn="1" w:lastColumn="0" w:noHBand="0" w:noVBand="1"/>
      </w:tblPr>
      <w:tblGrid>
        <w:gridCol w:w="4253"/>
        <w:gridCol w:w="5953"/>
      </w:tblGrid>
      <w:tr w:rsidR="0083432F" w:rsidRPr="00890596" w14:paraId="47C7E4D8" w14:textId="77777777" w:rsidTr="00E86130">
        <w:tc>
          <w:tcPr>
            <w:tcW w:w="4253" w:type="dxa"/>
          </w:tcPr>
          <w:p w14:paraId="7C786AFE" w14:textId="07AD434A" w:rsidR="0083432F" w:rsidRPr="00890596" w:rsidRDefault="00AD6B14">
            <w:pPr>
              <w:jc w:val="center"/>
              <w:rPr>
                <w:rFonts w:cs="Times New Roman"/>
              </w:rPr>
            </w:pPr>
            <w:r w:rsidRPr="00890596">
              <w:rPr>
                <w:rFonts w:cs="Times New Roman"/>
                <w:color w:val="FF0000"/>
              </w:rPr>
              <w:t>SỞ GD6&amp;ĐT THANH HÓA</w:t>
            </w:r>
            <w:r w:rsidRPr="00890596">
              <w:rPr>
                <w:rFonts w:cs="Times New Roman"/>
                <w:color w:val="FF0000"/>
              </w:rPr>
              <w:br/>
            </w:r>
            <w:r w:rsidR="00947794">
              <w:rPr>
                <w:rFonts w:cs="Times New Roman"/>
                <w:b/>
                <w:color w:val="FF0000"/>
              </w:rPr>
              <w:t>C</w:t>
            </w:r>
            <w:r w:rsidR="00947794" w:rsidRPr="00947794">
              <w:rPr>
                <w:rFonts w:cs="Times New Roman"/>
                <w:b/>
                <w:color w:val="FF0000"/>
              </w:rPr>
              <w:t>ỤM</w:t>
            </w:r>
            <w:r w:rsidR="00947794">
              <w:rPr>
                <w:rFonts w:cs="Times New Roman"/>
                <w:b/>
                <w:color w:val="FF0000"/>
              </w:rPr>
              <w:t xml:space="preserve"> TRƯ</w:t>
            </w:r>
            <w:r w:rsidR="00947794" w:rsidRPr="00947794">
              <w:rPr>
                <w:rFonts w:cs="Times New Roman"/>
                <w:b/>
                <w:color w:val="FF0000"/>
              </w:rPr>
              <w:t>ỜNG</w:t>
            </w:r>
            <w:r w:rsidR="00947794">
              <w:rPr>
                <w:rFonts w:cs="Times New Roman"/>
                <w:b/>
                <w:color w:val="FF0000"/>
              </w:rPr>
              <w:t xml:space="preserve"> THPT TH</w:t>
            </w:r>
            <w:r w:rsidR="00947794" w:rsidRPr="00947794">
              <w:rPr>
                <w:rFonts w:cs="Times New Roman"/>
                <w:b/>
                <w:color w:val="FF0000"/>
              </w:rPr>
              <w:t>Ọ</w:t>
            </w:r>
            <w:r w:rsidR="00947794">
              <w:rPr>
                <w:rFonts w:cs="Times New Roman"/>
                <w:b/>
                <w:color w:val="FF0000"/>
              </w:rPr>
              <w:t xml:space="preserve"> XU</w:t>
            </w:r>
            <w:r w:rsidR="00947794" w:rsidRPr="00947794">
              <w:rPr>
                <w:rFonts w:cs="Times New Roman"/>
                <w:b/>
                <w:color w:val="FF0000"/>
              </w:rPr>
              <w:t>Â</w:t>
            </w:r>
            <w:r w:rsidR="00947794">
              <w:rPr>
                <w:rFonts w:cs="Times New Roman"/>
                <w:b/>
                <w:color w:val="FF0000"/>
              </w:rPr>
              <w:t>N</w:t>
            </w:r>
            <w:bookmarkStart w:id="0" w:name="_GoBack"/>
            <w:bookmarkEnd w:id="0"/>
            <w:r w:rsidRPr="00890596">
              <w:rPr>
                <w:rFonts w:cs="Times New Roman"/>
                <w:b/>
                <w:color w:val="FF0000"/>
              </w:rPr>
              <w:br/>
            </w:r>
            <w:r w:rsidRPr="00890596">
              <w:rPr>
                <w:rFonts w:cs="Times New Roman"/>
                <w:b/>
                <w:color w:val="FF0000"/>
              </w:rPr>
              <w:br/>
            </w:r>
            <w:r w:rsidRPr="00890596">
              <w:rPr>
                <w:rFonts w:cs="Times New Roman"/>
              </w:rPr>
              <w:t>--------------------</w:t>
            </w:r>
            <w:r w:rsidRPr="00890596">
              <w:rPr>
                <w:rFonts w:cs="Times New Roman"/>
              </w:rPr>
              <w:br/>
            </w:r>
            <w:r w:rsidRPr="00890596">
              <w:rPr>
                <w:rFonts w:cs="Times New Roman"/>
                <w:i/>
              </w:rPr>
              <w:t>(Đề thi có ___ trang)</w:t>
            </w:r>
          </w:p>
        </w:tc>
        <w:tc>
          <w:tcPr>
            <w:tcW w:w="5953" w:type="dxa"/>
          </w:tcPr>
          <w:p w14:paraId="32AD9207" w14:textId="451E6A20" w:rsidR="0083432F" w:rsidRPr="00890596" w:rsidRDefault="00E861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</w:rPr>
              <w:t>ĐÁP</w:t>
            </w:r>
            <w:r>
              <w:rPr>
                <w:rFonts w:cs="Times New Roman"/>
                <w:b/>
                <w:lang w:val="vi-VN"/>
              </w:rPr>
              <w:t xml:space="preserve"> ÁN </w:t>
            </w:r>
            <w:r w:rsidRPr="00890596">
              <w:rPr>
                <w:rFonts w:cs="Times New Roman"/>
                <w:b/>
              </w:rPr>
              <w:t>ĐỀ THI KSCL ĐỘI TUYỂN HỌC SINH GIỎI</w:t>
            </w:r>
            <w:r w:rsidRPr="00890596">
              <w:rPr>
                <w:rFonts w:cs="Times New Roman"/>
                <w:b/>
              </w:rPr>
              <w:br/>
              <w:t>NĂM HỌC 2025 - 2026</w:t>
            </w:r>
            <w:r w:rsidRPr="00890596">
              <w:rPr>
                <w:rFonts w:cs="Times New Roman"/>
                <w:b/>
              </w:rPr>
              <w:br/>
              <w:t>MÔN: VẬT LÍ LỚP 12</w:t>
            </w:r>
            <w:r w:rsidRPr="00890596">
              <w:rPr>
                <w:rFonts w:cs="Times New Roman"/>
                <w:b/>
              </w:rPr>
              <w:br/>
            </w:r>
            <w:r w:rsidRPr="00890596">
              <w:rPr>
                <w:rFonts w:cs="Times New Roman"/>
                <w:i/>
              </w:rPr>
              <w:t>Thời gian làm bài: 90 phút</w:t>
            </w:r>
            <w:r w:rsidRPr="00890596">
              <w:rPr>
                <w:rFonts w:cs="Times New Roman"/>
                <w:i/>
              </w:rPr>
              <w:br/>
              <w:t>(không kể thời gian phát đề)</w:t>
            </w:r>
          </w:p>
        </w:tc>
      </w:tr>
    </w:tbl>
    <w:p w14:paraId="5AA30530" w14:textId="77777777" w:rsidR="0083432F" w:rsidRPr="00890596" w:rsidRDefault="0083432F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83432F" w:rsidRPr="00890596" w14:paraId="5D153823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3B0AF0A8" w14:textId="77777777" w:rsidR="0083432F" w:rsidRPr="00890596" w:rsidRDefault="00AD6B14">
            <w:pPr>
              <w:rPr>
                <w:rFonts w:cs="Times New Roman"/>
              </w:rPr>
            </w:pPr>
            <w:r w:rsidRPr="00890596">
              <w:rPr>
                <w:rFonts w:cs="Times New Roman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2DBF3E4A" w14:textId="77777777" w:rsidR="0083432F" w:rsidRPr="00890596" w:rsidRDefault="00AD6B14">
            <w:pPr>
              <w:rPr>
                <w:rFonts w:cs="Times New Roman"/>
              </w:rPr>
            </w:pPr>
            <w:r w:rsidRPr="00890596">
              <w:rPr>
                <w:rFonts w:cs="Times New Roman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1CC56DE2" w14:textId="77777777" w:rsidR="0083432F" w:rsidRPr="00890596" w:rsidRDefault="00AD6B14">
            <w:pPr>
              <w:jc w:val="center"/>
              <w:rPr>
                <w:rFonts w:cs="Times New Roman"/>
              </w:rPr>
            </w:pPr>
            <w:r w:rsidRPr="00890596">
              <w:rPr>
                <w:rFonts w:cs="Times New Roman"/>
                <w:b/>
              </w:rPr>
              <w:t>Mã đề 000</w:t>
            </w:r>
          </w:p>
        </w:tc>
      </w:tr>
    </w:tbl>
    <w:p w14:paraId="12178A08" w14:textId="77777777" w:rsidR="00535A0B" w:rsidRPr="00890596" w:rsidRDefault="00535A0B" w:rsidP="0087268C">
      <w:pPr>
        <w:tabs>
          <w:tab w:val="left" w:pos="360"/>
        </w:tabs>
        <w:jc w:val="both"/>
        <w:rPr>
          <w:b/>
          <w:bCs/>
          <w:lang w:eastAsia="vi-VN" w:bidi="vi-VN"/>
        </w:rPr>
      </w:pPr>
      <w:r w:rsidRPr="00890596">
        <w:rPr>
          <w:b/>
          <w:bCs/>
          <w:lang w:val="vi-VN" w:eastAsia="vi-VN" w:bidi="vi-VN"/>
        </w:rPr>
        <w:t xml:space="preserve">PHẦN </w:t>
      </w:r>
      <w:r w:rsidR="009B23AE" w:rsidRPr="00890596">
        <w:rPr>
          <w:b/>
          <w:bCs/>
          <w:lang w:val="vi-VN" w:eastAsia="vi-VN" w:bidi="vi-VN"/>
        </w:rPr>
        <w:t>I</w:t>
      </w:r>
      <w:r w:rsidRPr="00890596">
        <w:rPr>
          <w:b/>
          <w:bCs/>
          <w:lang w:val="vi-VN" w:eastAsia="vi-VN" w:bidi="vi-VN"/>
        </w:rPr>
        <w:t>. Câu trắc nghiệm nhiều phương án lựa chọn.</w:t>
      </w:r>
      <w:r w:rsidRPr="00890596">
        <w:t xml:space="preserve">Thí sinh trả lời từ câu </w:t>
      </w:r>
      <w:r w:rsidRPr="00890596">
        <w:rPr>
          <w:b/>
          <w:bCs/>
        </w:rPr>
        <w:t>1</w:t>
      </w:r>
      <w:r w:rsidRPr="00890596">
        <w:t xml:space="preserve"> đến câu </w:t>
      </w:r>
      <w:r w:rsidRPr="00890596">
        <w:rPr>
          <w:b/>
          <w:bCs/>
        </w:rPr>
        <w:t>20</w:t>
      </w:r>
      <w:r w:rsidRPr="00890596">
        <w:rPr>
          <w:i/>
          <w:iCs/>
        </w:rPr>
        <w:t>. Mỗi câu  hỏi thí sinh chỉ chọn một phương án.(Mỗi câu trả lời đúng thí sinh được 0,4 điểm)</w:t>
      </w:r>
    </w:p>
    <w:tbl>
      <w:tblPr>
        <w:tblW w:w="540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</w:tblGrid>
      <w:tr w:rsidR="00890596" w:rsidRPr="00890596" w14:paraId="2D19CA9F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C9BEF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Đề\câu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801BA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1001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6F271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1002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FC9E5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1003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135CC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1004</w:t>
            </w:r>
          </w:p>
        </w:tc>
      </w:tr>
      <w:tr w:rsidR="00890596" w:rsidRPr="00890596" w14:paraId="754177E9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F04CF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6EE88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9BC68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DDC4A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8DC20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B</w:t>
            </w:r>
          </w:p>
        </w:tc>
      </w:tr>
      <w:tr w:rsidR="00890596" w:rsidRPr="00890596" w14:paraId="51DA98AA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22000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B15B9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D5AC8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09F2C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71FC4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B</w:t>
            </w:r>
          </w:p>
        </w:tc>
      </w:tr>
      <w:tr w:rsidR="00890596" w:rsidRPr="00890596" w14:paraId="4707C7EF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F9244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AED45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D5FA2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AB573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FD053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</w:tr>
      <w:tr w:rsidR="00890596" w:rsidRPr="00890596" w14:paraId="1D18A6C7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DF61E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56CB2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7B924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650B3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2CCD3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C</w:t>
            </w:r>
          </w:p>
        </w:tc>
      </w:tr>
      <w:tr w:rsidR="00890596" w:rsidRPr="00890596" w14:paraId="4AB80EFB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2D7E4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1038A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1819A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5BAD3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D0E3D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B</w:t>
            </w:r>
          </w:p>
        </w:tc>
      </w:tr>
      <w:tr w:rsidR="00890596" w:rsidRPr="00890596" w14:paraId="2767DFC3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37E57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CA204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0450C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5D624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51BCA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</w:tr>
      <w:tr w:rsidR="00890596" w:rsidRPr="00890596" w14:paraId="4EA8F0EC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00B56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3F394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45C04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AEAD4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FBE00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C</w:t>
            </w:r>
          </w:p>
        </w:tc>
      </w:tr>
      <w:tr w:rsidR="00890596" w:rsidRPr="00890596" w14:paraId="1F53E583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F6F4B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60108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25E5B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AA9B7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DB775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C</w:t>
            </w:r>
          </w:p>
        </w:tc>
      </w:tr>
      <w:tr w:rsidR="00890596" w:rsidRPr="00890596" w14:paraId="709AA0E9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89C8B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37491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BDE81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3D034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756D2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A</w:t>
            </w:r>
          </w:p>
        </w:tc>
      </w:tr>
      <w:tr w:rsidR="00890596" w:rsidRPr="00890596" w14:paraId="76F82C19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BF6C3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E4B7F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34D43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7BC36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C3849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A</w:t>
            </w:r>
          </w:p>
        </w:tc>
      </w:tr>
      <w:tr w:rsidR="00890596" w:rsidRPr="00890596" w14:paraId="7A5BF5C1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0A45C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BCB85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B77DE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27596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5D1BC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C</w:t>
            </w:r>
          </w:p>
        </w:tc>
      </w:tr>
      <w:tr w:rsidR="00890596" w:rsidRPr="00890596" w14:paraId="7B8DD37D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FF2DC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72A41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CBF15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B3656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05370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</w:tr>
      <w:tr w:rsidR="00890596" w:rsidRPr="00890596" w14:paraId="67CD7828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76085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12E14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174E2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DBDBF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51258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C</w:t>
            </w:r>
          </w:p>
        </w:tc>
      </w:tr>
      <w:tr w:rsidR="00890596" w:rsidRPr="00890596" w14:paraId="2E9E3DF7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78D97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83BD3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BD49C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83F0A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7185C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B</w:t>
            </w:r>
          </w:p>
        </w:tc>
      </w:tr>
      <w:tr w:rsidR="00890596" w:rsidRPr="00890596" w14:paraId="42A639F8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BFD95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BDCA0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BD41F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5759D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DE566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A</w:t>
            </w:r>
          </w:p>
        </w:tc>
      </w:tr>
      <w:tr w:rsidR="00890596" w:rsidRPr="00890596" w14:paraId="5D6DF6BB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AB69B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260FF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FB9ED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CA824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B59B9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B</w:t>
            </w:r>
          </w:p>
        </w:tc>
      </w:tr>
      <w:tr w:rsidR="00890596" w:rsidRPr="00890596" w14:paraId="53A50F79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F4CC2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3F578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CC905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8A925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DD299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B</w:t>
            </w:r>
          </w:p>
        </w:tc>
      </w:tr>
      <w:tr w:rsidR="00890596" w:rsidRPr="00890596" w14:paraId="0FE436A3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F7144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6CD84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6FC26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40450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647FB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B</w:t>
            </w:r>
          </w:p>
        </w:tc>
      </w:tr>
      <w:tr w:rsidR="00890596" w:rsidRPr="00890596" w14:paraId="7FBAC595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0C582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996E6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EBF82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5C2C8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E435B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B</w:t>
            </w:r>
          </w:p>
        </w:tc>
      </w:tr>
      <w:tr w:rsidR="00890596" w:rsidRPr="00890596" w14:paraId="0C5BC7DF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AE8EE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4183C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291E3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36E02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01394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B</w:t>
            </w:r>
          </w:p>
        </w:tc>
      </w:tr>
    </w:tbl>
    <w:p w14:paraId="248AAB19" w14:textId="34081F1E" w:rsidR="00243998" w:rsidRPr="00890596" w:rsidRDefault="00243998" w:rsidP="0087268C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nl-NL" w:eastAsia="vi-VN" w:bidi="vi-VN"/>
        </w:rPr>
      </w:pPr>
      <w:r w:rsidRPr="00890596">
        <w:rPr>
          <w:rFonts w:ascii="Times New Roman" w:hAnsi="Times New Roman" w:cs="Times New Roman"/>
          <w:b/>
          <w:bCs/>
          <w:sz w:val="24"/>
          <w:szCs w:val="24"/>
          <w:lang w:val="nl-NL" w:eastAsia="vi-VN" w:bidi="vi-VN"/>
        </w:rPr>
        <w:t xml:space="preserve">Phần II: Câu trắc nghiệm đúng sai ( 7,2 điểm): </w:t>
      </w:r>
      <w:r w:rsidRPr="00890596">
        <w:rPr>
          <w:rFonts w:ascii="Times New Roman" w:hAnsi="Times New Roman" w:cs="Times New Roman"/>
          <w:sz w:val="24"/>
          <w:szCs w:val="24"/>
          <w:lang w:val="nl-NL" w:eastAsia="vi-VN" w:bidi="vi-VN"/>
        </w:rPr>
        <w:t xml:space="preserve">Điểm tối đa của 01 câu hỏi là </w:t>
      </w:r>
      <w:r w:rsidRPr="00890596">
        <w:rPr>
          <w:rFonts w:ascii="Times New Roman" w:hAnsi="Times New Roman" w:cs="Times New Roman"/>
          <w:b/>
          <w:bCs/>
          <w:sz w:val="24"/>
          <w:szCs w:val="24"/>
          <w:lang w:val="nl-NL" w:eastAsia="vi-VN" w:bidi="vi-VN"/>
        </w:rPr>
        <w:t>1,2 điểm.</w:t>
      </w:r>
    </w:p>
    <w:tbl>
      <w:tblPr>
        <w:tblW w:w="540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</w:tblGrid>
      <w:tr w:rsidR="00890596" w:rsidRPr="00890596" w14:paraId="1B1FCEE6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252B0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Đề\câu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B0A39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1001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3EFD7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1002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501B7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1003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FB7ED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1004</w:t>
            </w:r>
          </w:p>
        </w:tc>
      </w:tr>
      <w:tr w:rsidR="00890596" w:rsidRPr="00890596" w14:paraId="1C99C7D5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8938C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1a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1370E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9DBB7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EEE33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4D19B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</w:tr>
      <w:tr w:rsidR="00890596" w:rsidRPr="00890596" w14:paraId="639CCEC1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3EEE9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1b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13880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14C2F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47E10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52798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</w:tr>
      <w:tr w:rsidR="00890596" w:rsidRPr="00890596" w14:paraId="12A52B46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4A878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1c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FBBB7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13732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F393A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34B85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</w:tr>
      <w:tr w:rsidR="00890596" w:rsidRPr="00890596" w14:paraId="31014895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9DCF1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1d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DF274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B0B02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20E69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FC550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</w:tr>
      <w:tr w:rsidR="00890596" w:rsidRPr="00890596" w14:paraId="3085FD30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A50A7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2a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4C5F2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AC65A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86B0B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F8B0B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</w:tr>
      <w:tr w:rsidR="00890596" w:rsidRPr="00890596" w14:paraId="215C47C0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EEC43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2b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A874E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58152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EF34A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8492F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</w:tr>
      <w:tr w:rsidR="00890596" w:rsidRPr="00890596" w14:paraId="26ABE9D7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942A7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2c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EF075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BB902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548FC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DBB6D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</w:tr>
      <w:tr w:rsidR="00890596" w:rsidRPr="00890596" w14:paraId="4B885B09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69B26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2d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ADA92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FDDBE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A9F8A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7189F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</w:tr>
      <w:tr w:rsidR="00890596" w:rsidRPr="00890596" w14:paraId="15463E96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948DA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3a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CB234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D5B06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99865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842C4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</w:tr>
      <w:tr w:rsidR="00890596" w:rsidRPr="00890596" w14:paraId="1E817347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BAAC0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3b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272AD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6120B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EF682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3982B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</w:tr>
      <w:tr w:rsidR="00890596" w:rsidRPr="00890596" w14:paraId="5C149D68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03379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3c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38A24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7511C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F6455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8DD74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</w:tr>
      <w:tr w:rsidR="00890596" w:rsidRPr="00890596" w14:paraId="7519EA04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778C6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3d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0FD2D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D787F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46F1D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77040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</w:tr>
      <w:tr w:rsidR="00890596" w:rsidRPr="00890596" w14:paraId="0495295C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38014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4a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57D5F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773F6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88505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41D4E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</w:tr>
      <w:tr w:rsidR="00890596" w:rsidRPr="00890596" w14:paraId="6055A55C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050BD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4b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643D8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57F80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916A9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71DF9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</w:tr>
      <w:tr w:rsidR="00890596" w:rsidRPr="00890596" w14:paraId="7F47ADEF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59456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4c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87FE1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ED65F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2C91D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A25C5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</w:tr>
      <w:tr w:rsidR="00890596" w:rsidRPr="00890596" w14:paraId="00779A4C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8B2F1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4d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5B0FA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3302D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C0184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3169E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</w:tr>
      <w:tr w:rsidR="00890596" w:rsidRPr="00890596" w14:paraId="7C7A9DC4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7027F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5a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76E0C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59246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94355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90968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</w:tr>
      <w:tr w:rsidR="00890596" w:rsidRPr="00890596" w14:paraId="7412C42E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350E2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5b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29823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34CBD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38FDA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289F2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</w:tr>
      <w:tr w:rsidR="00890596" w:rsidRPr="00890596" w14:paraId="585C6CD0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D0C8E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5c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7502C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B5E63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0AA7F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99C41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</w:tr>
      <w:tr w:rsidR="00890596" w:rsidRPr="00890596" w14:paraId="72A51725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7437F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5d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55A78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C86D6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D8008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586E7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</w:tr>
      <w:tr w:rsidR="00890596" w:rsidRPr="00890596" w14:paraId="083DD172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5CE5E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lastRenderedPageBreak/>
              <w:t>6a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AC397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E50B8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B8D04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DBB0E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</w:tr>
      <w:tr w:rsidR="00890596" w:rsidRPr="00890596" w14:paraId="37BA868F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8AF39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6b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6E902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5E09F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70701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4A9FF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</w:tr>
      <w:tr w:rsidR="00890596" w:rsidRPr="00890596" w14:paraId="32058841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8FD96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6c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50A9A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4AF1C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E6DB5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39CDC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</w:tr>
      <w:tr w:rsidR="00890596" w:rsidRPr="00890596" w14:paraId="0E32D5EA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8E169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6d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C2AAD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DE4CC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F378F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32D6F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D</w:t>
            </w:r>
          </w:p>
        </w:tc>
      </w:tr>
    </w:tbl>
    <w:p w14:paraId="478EDE67" w14:textId="77777777" w:rsidR="00890596" w:rsidRPr="00890596" w:rsidRDefault="00890596" w:rsidP="0087268C">
      <w:pPr>
        <w:widowControl w:val="0"/>
        <w:tabs>
          <w:tab w:val="left" w:pos="283"/>
          <w:tab w:val="left" w:pos="2835"/>
          <w:tab w:val="left" w:pos="5386"/>
          <w:tab w:val="left" w:pos="7937"/>
        </w:tabs>
        <w:jc w:val="both"/>
        <w:rPr>
          <w:b/>
          <w:bCs/>
          <w:lang w:val="vi-VN" w:eastAsia="vi-VN" w:bidi="vi-VN"/>
        </w:rPr>
      </w:pPr>
    </w:p>
    <w:p w14:paraId="33E4795A" w14:textId="3CD1614F" w:rsidR="00243998" w:rsidRPr="00890596" w:rsidRDefault="00243998" w:rsidP="0087268C">
      <w:pPr>
        <w:widowControl w:val="0"/>
        <w:tabs>
          <w:tab w:val="left" w:pos="283"/>
          <w:tab w:val="left" w:pos="2835"/>
          <w:tab w:val="left" w:pos="5386"/>
          <w:tab w:val="left" w:pos="7937"/>
        </w:tabs>
        <w:jc w:val="both"/>
        <w:rPr>
          <w:bCs/>
          <w:lang w:val="vi-VN" w:eastAsia="vi-VN" w:bidi="vi-VN"/>
        </w:rPr>
      </w:pPr>
      <w:r w:rsidRPr="00890596">
        <w:rPr>
          <w:b/>
          <w:bCs/>
          <w:lang w:val="vi-VN" w:eastAsia="vi-VN" w:bidi="vi-VN"/>
        </w:rPr>
        <w:t xml:space="preserve">Phần III: Câu trắc nghiệm trả lời ngắn </w:t>
      </w:r>
      <w:r w:rsidRPr="00890596">
        <w:rPr>
          <w:lang w:val="vi-VN" w:eastAsia="vi-VN" w:bidi="vi-VN"/>
        </w:rPr>
        <w:t>(</w:t>
      </w:r>
      <w:r w:rsidRPr="00890596">
        <w:rPr>
          <w:b/>
          <w:lang w:val="vi-VN" w:eastAsia="vi-VN" w:bidi="vi-VN"/>
        </w:rPr>
        <w:t>4,8 điểm):</w:t>
      </w:r>
      <w:r w:rsidRPr="00890596">
        <w:rPr>
          <w:lang w:val="vi-VN" w:eastAsia="vi-VN" w:bidi="vi-VN"/>
        </w:rPr>
        <w:t xml:space="preserve"> Mỗi câu trả lời đúng thí sinh được </w:t>
      </w:r>
      <w:r w:rsidRPr="00890596">
        <w:rPr>
          <w:bCs/>
          <w:lang w:val="vi-VN" w:eastAsia="vi-VN" w:bidi="vi-VN"/>
        </w:rPr>
        <w:t>0,8 điểm.</w:t>
      </w:r>
    </w:p>
    <w:tbl>
      <w:tblPr>
        <w:tblW w:w="540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</w:tblGrid>
      <w:tr w:rsidR="00890596" w:rsidRPr="00890596" w14:paraId="1761A5AC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5A14E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Đề\câu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9EE72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1001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D85B2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1002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EE84A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1003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22490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1004</w:t>
            </w:r>
          </w:p>
        </w:tc>
      </w:tr>
      <w:tr w:rsidR="00890596" w:rsidRPr="00890596" w14:paraId="0641C912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49F8F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A083E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4640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AFD73" w14:textId="1D3DEBF0" w:rsidR="00890596" w:rsidRPr="00C11E63" w:rsidRDefault="00C11E63" w:rsidP="00890596">
            <w:pPr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A1732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89AA7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4640</w:t>
            </w:r>
          </w:p>
        </w:tc>
      </w:tr>
      <w:tr w:rsidR="00890596" w:rsidRPr="00890596" w14:paraId="249DA37B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B6732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2B0B9" w14:textId="43646C4C" w:rsidR="00890596" w:rsidRPr="00C11E63" w:rsidRDefault="00C11E63" w:rsidP="00890596">
            <w:pPr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26E97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0,35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97857" w14:textId="2A662308" w:rsidR="00890596" w:rsidRPr="00C11E63" w:rsidRDefault="00C11E63" w:rsidP="00890596">
            <w:pPr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A6124" w14:textId="4F4F3732" w:rsidR="00890596" w:rsidRPr="00C11E63" w:rsidRDefault="00C11E63" w:rsidP="00890596">
            <w:pPr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24</w:t>
            </w:r>
          </w:p>
        </w:tc>
      </w:tr>
      <w:tr w:rsidR="00890596" w:rsidRPr="00890596" w14:paraId="7C2CA6A7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573D5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99D86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0,35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D1423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A8997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4640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D1789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55</w:t>
            </w:r>
          </w:p>
        </w:tc>
      </w:tr>
      <w:tr w:rsidR="00890596" w:rsidRPr="00890596" w14:paraId="1A5D1D98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2443C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09D77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4,2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5DF1C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4640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CF8D5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0,35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2DE0B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0,35</w:t>
            </w:r>
          </w:p>
        </w:tc>
      </w:tr>
      <w:tr w:rsidR="00890596" w:rsidRPr="00890596" w14:paraId="2308123E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522A5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EBFEC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5B279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CCD48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C30C7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4,2</w:t>
            </w:r>
          </w:p>
        </w:tc>
      </w:tr>
      <w:tr w:rsidR="00890596" w:rsidRPr="00890596" w14:paraId="6D73330C" w14:textId="77777777" w:rsidTr="0089059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0A719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72401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CFD7F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4,2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5E7BF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4,2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878E8" w14:textId="77777777" w:rsidR="00890596" w:rsidRPr="00890596" w:rsidRDefault="00890596" w:rsidP="00890596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890596">
              <w:rPr>
                <w:b/>
                <w:bCs/>
                <w:sz w:val="22"/>
                <w:szCs w:val="22"/>
                <w:lang w:val="vi-VN" w:eastAsia="vi-VN"/>
              </w:rPr>
              <w:t>90</w:t>
            </w:r>
          </w:p>
        </w:tc>
      </w:tr>
    </w:tbl>
    <w:p w14:paraId="215AA195" w14:textId="77777777" w:rsidR="00890596" w:rsidRDefault="00890596" w:rsidP="0087268C">
      <w:pPr>
        <w:widowControl w:val="0"/>
        <w:tabs>
          <w:tab w:val="left" w:pos="283"/>
          <w:tab w:val="left" w:pos="2835"/>
          <w:tab w:val="left" w:pos="5386"/>
          <w:tab w:val="left" w:pos="7937"/>
        </w:tabs>
        <w:jc w:val="both"/>
        <w:rPr>
          <w:bCs/>
          <w:lang w:val="vi-VN" w:eastAsia="vi-VN" w:bidi="vi-VN"/>
        </w:rPr>
      </w:pPr>
    </w:p>
    <w:p w14:paraId="016F4595" w14:textId="77777777" w:rsidR="00615775" w:rsidRDefault="00615775" w:rsidP="0087268C">
      <w:pPr>
        <w:widowControl w:val="0"/>
        <w:tabs>
          <w:tab w:val="left" w:pos="283"/>
          <w:tab w:val="left" w:pos="2835"/>
          <w:tab w:val="left" w:pos="5386"/>
          <w:tab w:val="left" w:pos="7937"/>
        </w:tabs>
        <w:jc w:val="both"/>
        <w:rPr>
          <w:bCs/>
          <w:lang w:val="vi-VN" w:eastAsia="vi-VN" w:bidi="vi-VN"/>
        </w:rPr>
      </w:pPr>
    </w:p>
    <w:p w14:paraId="57886D55" w14:textId="351B7D13" w:rsidR="00615775" w:rsidRPr="00890596" w:rsidRDefault="00615775" w:rsidP="0087268C">
      <w:pPr>
        <w:widowControl w:val="0"/>
        <w:tabs>
          <w:tab w:val="left" w:pos="283"/>
          <w:tab w:val="left" w:pos="2835"/>
          <w:tab w:val="left" w:pos="5386"/>
          <w:tab w:val="left" w:pos="7937"/>
        </w:tabs>
        <w:jc w:val="both"/>
        <w:rPr>
          <w:bCs/>
          <w:lang w:val="vi-VN" w:eastAsia="vi-VN" w:bidi="vi-VN"/>
        </w:rPr>
      </w:pPr>
    </w:p>
    <w:sectPr w:rsidR="00615775" w:rsidRPr="00890596" w:rsidSect="0087268C">
      <w:footerReference w:type="default" r:id="rId9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1FF1FC" w14:textId="77777777" w:rsidR="00CA2107" w:rsidRDefault="00CA2107">
      <w:r>
        <w:separator/>
      </w:r>
    </w:p>
  </w:endnote>
  <w:endnote w:type="continuationSeparator" w:id="0">
    <w:p w14:paraId="5E97FA22" w14:textId="77777777" w:rsidR="00CA2107" w:rsidRDefault="00CA2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游ゴシック Light"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5596AB" w14:textId="77777777" w:rsidR="0083432F" w:rsidRDefault="00AD6B14">
    <w:pPr>
      <w:pBdr>
        <w:top w:val="single" w:sz="6" w:space="1" w:color="auto"/>
      </w:pBdr>
      <w:tabs>
        <w:tab w:val="right" w:pos="10489"/>
      </w:tabs>
    </w:pPr>
    <w:r>
      <w:t>Mã đề 000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947794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94779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30FDF5" w14:textId="77777777" w:rsidR="00CA2107" w:rsidRDefault="00CA2107">
      <w:r>
        <w:separator/>
      </w:r>
    </w:p>
  </w:footnote>
  <w:footnote w:type="continuationSeparator" w:id="0">
    <w:p w14:paraId="74F917B0" w14:textId="77777777" w:rsidR="00CA2107" w:rsidRDefault="00CA21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F1DD1"/>
    <w:multiLevelType w:val="hybridMultilevel"/>
    <w:tmpl w:val="4C5844FC"/>
    <w:lvl w:ilvl="0" w:tplc="3F0C2A02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33EEA"/>
    <w:multiLevelType w:val="hybridMultilevel"/>
    <w:tmpl w:val="541891BC"/>
    <w:lvl w:ilvl="0" w:tplc="3146A9EC">
      <w:start w:val="1"/>
      <w:numFmt w:val="decimal"/>
      <w:lvlText w:val="Bài %1: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C734D1"/>
    <w:multiLevelType w:val="hybridMultilevel"/>
    <w:tmpl w:val="5B30C454"/>
    <w:lvl w:ilvl="0" w:tplc="EE4A54F8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345215"/>
    <w:multiLevelType w:val="hybridMultilevel"/>
    <w:tmpl w:val="3DB263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90E2A"/>
    <w:multiLevelType w:val="hybridMultilevel"/>
    <w:tmpl w:val="4796DCF6"/>
    <w:lvl w:ilvl="0" w:tplc="F506A94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123C7D"/>
    <w:multiLevelType w:val="hybridMultilevel"/>
    <w:tmpl w:val="949E0F70"/>
    <w:lvl w:ilvl="0" w:tplc="F6723060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E6B0200"/>
    <w:multiLevelType w:val="multilevel"/>
    <w:tmpl w:val="D9F8922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62A50"/>
    <w:multiLevelType w:val="hybridMultilevel"/>
    <w:tmpl w:val="DD2ED3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843689"/>
    <w:multiLevelType w:val="hybridMultilevel"/>
    <w:tmpl w:val="D9F89228"/>
    <w:lvl w:ilvl="0" w:tplc="7ED05B82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A4D4F"/>
    <w:multiLevelType w:val="hybridMultilevel"/>
    <w:tmpl w:val="2306E692"/>
    <w:lvl w:ilvl="0" w:tplc="D5580F90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51422E"/>
    <w:multiLevelType w:val="hybridMultilevel"/>
    <w:tmpl w:val="EB825B4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BC5DE3"/>
    <w:multiLevelType w:val="hybridMultilevel"/>
    <w:tmpl w:val="76E0E8E8"/>
    <w:lvl w:ilvl="0" w:tplc="E8083488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D20A09"/>
    <w:multiLevelType w:val="hybridMultilevel"/>
    <w:tmpl w:val="B0183C5E"/>
    <w:lvl w:ilvl="0" w:tplc="9EA466F8">
      <w:start w:val="1"/>
      <w:numFmt w:val="lowerLetter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6FDE6F36"/>
    <w:multiLevelType w:val="hybridMultilevel"/>
    <w:tmpl w:val="080E42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537CC5"/>
    <w:multiLevelType w:val="hybridMultilevel"/>
    <w:tmpl w:val="340AB110"/>
    <w:lvl w:ilvl="0" w:tplc="23AE2DD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7A17CE"/>
    <w:multiLevelType w:val="hybridMultilevel"/>
    <w:tmpl w:val="542A3356"/>
    <w:lvl w:ilvl="0" w:tplc="2630777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8121DE"/>
    <w:multiLevelType w:val="hybridMultilevel"/>
    <w:tmpl w:val="543AA472"/>
    <w:lvl w:ilvl="0" w:tplc="BC9E76B8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1B69BA"/>
    <w:multiLevelType w:val="hybridMultilevel"/>
    <w:tmpl w:val="CA00F472"/>
    <w:lvl w:ilvl="0" w:tplc="7BA041D4">
      <w:start w:val="1"/>
      <w:numFmt w:val="upperLetter"/>
      <w:lvlText w:val="%1."/>
      <w:lvlJc w:val="left"/>
      <w:pPr>
        <w:ind w:left="372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8">
    <w:nsid w:val="7AD108C4"/>
    <w:multiLevelType w:val="hybridMultilevel"/>
    <w:tmpl w:val="250EE8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106D6C"/>
    <w:multiLevelType w:val="hybridMultilevel"/>
    <w:tmpl w:val="F0E2ADD6"/>
    <w:lvl w:ilvl="0" w:tplc="27E27F9E">
      <w:start w:val="1"/>
      <w:numFmt w:val="decimal"/>
      <w:lvlText w:val="Câu %1:"/>
      <w:lvlJc w:val="left"/>
      <w:pPr>
        <w:ind w:left="720" w:hanging="360"/>
      </w:pPr>
      <w:rPr>
        <w:rFonts w:ascii="Cambria" w:hAnsi="Cambria" w:hint="default"/>
        <w:b/>
        <w:i w:val="0"/>
        <w:color w:val="0000FF"/>
        <w:spacing w:val="0"/>
        <w:kern w:val="16"/>
        <w:sz w:val="26"/>
        <w:szCs w:val="26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11"/>
  </w:num>
  <w:num w:numId="4">
    <w:abstractNumId w:val="15"/>
  </w:num>
  <w:num w:numId="5">
    <w:abstractNumId w:val="17"/>
  </w:num>
  <w:num w:numId="6">
    <w:abstractNumId w:val="1"/>
  </w:num>
  <w:num w:numId="7">
    <w:abstractNumId w:val="14"/>
  </w:num>
  <w:num w:numId="8">
    <w:abstractNumId w:val="7"/>
  </w:num>
  <w:num w:numId="9">
    <w:abstractNumId w:val="0"/>
  </w:num>
  <w:num w:numId="10">
    <w:abstractNumId w:val="3"/>
  </w:num>
  <w:num w:numId="11">
    <w:abstractNumId w:val="12"/>
  </w:num>
  <w:num w:numId="12">
    <w:abstractNumId w:val="8"/>
  </w:num>
  <w:num w:numId="13">
    <w:abstractNumId w:val="6"/>
  </w:num>
  <w:num w:numId="14">
    <w:abstractNumId w:val="19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4"/>
  </w:num>
  <w:num w:numId="18">
    <w:abstractNumId w:val="5"/>
  </w:num>
  <w:num w:numId="19">
    <w:abstractNumId w:val="18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9DB"/>
    <w:rsid w:val="000036C7"/>
    <w:rsid w:val="00005CCC"/>
    <w:rsid w:val="00017146"/>
    <w:rsid w:val="000440E6"/>
    <w:rsid w:val="00076B4C"/>
    <w:rsid w:val="00090EF6"/>
    <w:rsid w:val="00091474"/>
    <w:rsid w:val="000E7246"/>
    <w:rsid w:val="00133E29"/>
    <w:rsid w:val="001401D3"/>
    <w:rsid w:val="00150640"/>
    <w:rsid w:val="00167EEE"/>
    <w:rsid w:val="00174502"/>
    <w:rsid w:val="00184C4C"/>
    <w:rsid w:val="00190C0E"/>
    <w:rsid w:val="001A57DA"/>
    <w:rsid w:val="001C7433"/>
    <w:rsid w:val="00211513"/>
    <w:rsid w:val="002248C6"/>
    <w:rsid w:val="00234FBA"/>
    <w:rsid w:val="00243998"/>
    <w:rsid w:val="00280D0A"/>
    <w:rsid w:val="00291D0C"/>
    <w:rsid w:val="002970C1"/>
    <w:rsid w:val="002C56DA"/>
    <w:rsid w:val="002C58E6"/>
    <w:rsid w:val="002D2A66"/>
    <w:rsid w:val="002F1EE1"/>
    <w:rsid w:val="002F2EDC"/>
    <w:rsid w:val="003221C1"/>
    <w:rsid w:val="00322EFE"/>
    <w:rsid w:val="00324D2F"/>
    <w:rsid w:val="00332323"/>
    <w:rsid w:val="003770FC"/>
    <w:rsid w:val="00390BC5"/>
    <w:rsid w:val="003C51E0"/>
    <w:rsid w:val="003E6E03"/>
    <w:rsid w:val="00402F89"/>
    <w:rsid w:val="00421588"/>
    <w:rsid w:val="00426D18"/>
    <w:rsid w:val="004278FC"/>
    <w:rsid w:val="00435526"/>
    <w:rsid w:val="00437D48"/>
    <w:rsid w:val="00447394"/>
    <w:rsid w:val="004D4B4A"/>
    <w:rsid w:val="00500F69"/>
    <w:rsid w:val="0050260F"/>
    <w:rsid w:val="00512589"/>
    <w:rsid w:val="0051751C"/>
    <w:rsid w:val="00520C54"/>
    <w:rsid w:val="00535A0B"/>
    <w:rsid w:val="0055290E"/>
    <w:rsid w:val="0055456E"/>
    <w:rsid w:val="00581FDD"/>
    <w:rsid w:val="005D207B"/>
    <w:rsid w:val="00615775"/>
    <w:rsid w:val="006211D8"/>
    <w:rsid w:val="0063265C"/>
    <w:rsid w:val="00651ABA"/>
    <w:rsid w:val="00651C36"/>
    <w:rsid w:val="0065537E"/>
    <w:rsid w:val="006631FF"/>
    <w:rsid w:val="006A0552"/>
    <w:rsid w:val="006F02EF"/>
    <w:rsid w:val="006F7F34"/>
    <w:rsid w:val="0071234E"/>
    <w:rsid w:val="00723DA9"/>
    <w:rsid w:val="0077219E"/>
    <w:rsid w:val="007775C3"/>
    <w:rsid w:val="007916DD"/>
    <w:rsid w:val="007C4EFB"/>
    <w:rsid w:val="007E4C3B"/>
    <w:rsid w:val="007F1154"/>
    <w:rsid w:val="00817CC9"/>
    <w:rsid w:val="0083432F"/>
    <w:rsid w:val="00854D3D"/>
    <w:rsid w:val="008553B4"/>
    <w:rsid w:val="0087268C"/>
    <w:rsid w:val="00876316"/>
    <w:rsid w:val="008815F3"/>
    <w:rsid w:val="00890596"/>
    <w:rsid w:val="008A7C8D"/>
    <w:rsid w:val="008C736A"/>
    <w:rsid w:val="008D4962"/>
    <w:rsid w:val="008D4CFA"/>
    <w:rsid w:val="008F5893"/>
    <w:rsid w:val="00901CE1"/>
    <w:rsid w:val="00925EC4"/>
    <w:rsid w:val="009475CD"/>
    <w:rsid w:val="00947794"/>
    <w:rsid w:val="009705A9"/>
    <w:rsid w:val="00992EE4"/>
    <w:rsid w:val="009B23AE"/>
    <w:rsid w:val="009B42FB"/>
    <w:rsid w:val="00A067BC"/>
    <w:rsid w:val="00A32629"/>
    <w:rsid w:val="00A3297F"/>
    <w:rsid w:val="00A34EE3"/>
    <w:rsid w:val="00A44E85"/>
    <w:rsid w:val="00A50419"/>
    <w:rsid w:val="00A73A9D"/>
    <w:rsid w:val="00A83AEA"/>
    <w:rsid w:val="00AB0F1A"/>
    <w:rsid w:val="00AD6B14"/>
    <w:rsid w:val="00AE6090"/>
    <w:rsid w:val="00B042F3"/>
    <w:rsid w:val="00B11407"/>
    <w:rsid w:val="00B55607"/>
    <w:rsid w:val="00B64F12"/>
    <w:rsid w:val="00B749D8"/>
    <w:rsid w:val="00B836D1"/>
    <w:rsid w:val="00B8558D"/>
    <w:rsid w:val="00B91CC6"/>
    <w:rsid w:val="00BA01AB"/>
    <w:rsid w:val="00BD7AF9"/>
    <w:rsid w:val="00BE34A1"/>
    <w:rsid w:val="00C11E63"/>
    <w:rsid w:val="00C163FA"/>
    <w:rsid w:val="00C71074"/>
    <w:rsid w:val="00C94AFB"/>
    <w:rsid w:val="00C960C8"/>
    <w:rsid w:val="00CA2107"/>
    <w:rsid w:val="00CC28B5"/>
    <w:rsid w:val="00CC2D4C"/>
    <w:rsid w:val="00CD3CAB"/>
    <w:rsid w:val="00D06AA1"/>
    <w:rsid w:val="00D13676"/>
    <w:rsid w:val="00D17740"/>
    <w:rsid w:val="00D3017F"/>
    <w:rsid w:val="00D34638"/>
    <w:rsid w:val="00D457F0"/>
    <w:rsid w:val="00D8224A"/>
    <w:rsid w:val="00DC3F70"/>
    <w:rsid w:val="00DD1B12"/>
    <w:rsid w:val="00DD6A15"/>
    <w:rsid w:val="00DE7843"/>
    <w:rsid w:val="00E03AF7"/>
    <w:rsid w:val="00E079C8"/>
    <w:rsid w:val="00E14B3D"/>
    <w:rsid w:val="00E219D6"/>
    <w:rsid w:val="00E55059"/>
    <w:rsid w:val="00E643F7"/>
    <w:rsid w:val="00E712E1"/>
    <w:rsid w:val="00E839CA"/>
    <w:rsid w:val="00E86130"/>
    <w:rsid w:val="00EA1FFD"/>
    <w:rsid w:val="00EA23D8"/>
    <w:rsid w:val="00EC0069"/>
    <w:rsid w:val="00EF21C2"/>
    <w:rsid w:val="00F039DB"/>
    <w:rsid w:val="00F157F9"/>
    <w:rsid w:val="00F255B8"/>
    <w:rsid w:val="00F268A8"/>
    <w:rsid w:val="00F27D03"/>
    <w:rsid w:val="00F35A36"/>
    <w:rsid w:val="00F605C1"/>
    <w:rsid w:val="00F63210"/>
    <w:rsid w:val="00F755B6"/>
    <w:rsid w:val="00F85516"/>
    <w:rsid w:val="00F91D50"/>
    <w:rsid w:val="00FB0EB0"/>
    <w:rsid w:val="00FF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60FD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color w:val="000000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,trongbang,Table"/>
    <w:basedOn w:val="TableNormal"/>
    <w:uiPriority w:val="59"/>
    <w:qFormat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</w:pPr>
    <w:rPr>
      <w:sz w:val="24"/>
      <w:szCs w:val="24"/>
      <w:lang w:eastAsia="en-US"/>
    </w:rPr>
  </w:style>
  <w:style w:type="paragraph" w:customStyle="1" w:styleId="Bodytext21">
    <w:name w:val="Body text (2)1"/>
    <w:basedOn w:val="Normal0"/>
    <w:link w:val="Bodytext2"/>
    <w:uiPriority w:val="99"/>
    <w:rsid w:val="009358AF"/>
    <w:pPr>
      <w:shd w:val="clear" w:color="auto" w:fill="FFFFFF"/>
      <w:spacing w:line="317" w:lineRule="exact"/>
      <w:ind w:hanging="360"/>
    </w:pPr>
  </w:style>
  <w:style w:type="character" w:customStyle="1" w:styleId="Bodytext2">
    <w:name w:val="Body text (2)_"/>
    <w:link w:val="Bodytext21"/>
    <w:uiPriority w:val="99"/>
    <w:locked/>
    <w:rsid w:val="009358AF"/>
    <w:rPr>
      <w:rFonts w:cs="Times New Roman" w:hint="cs"/>
      <w:sz w:val="20"/>
      <w:szCs w:val="20"/>
      <w:shd w:val="clear" w:color="auto" w:fill="FFFFFF"/>
      <w:rtl w:val="0"/>
    </w:rPr>
  </w:style>
  <w:style w:type="paragraph" w:styleId="BalloonText">
    <w:name w:val="Balloon Text"/>
    <w:basedOn w:val="Normal"/>
    <w:link w:val="BalloonTextChar"/>
    <w:uiPriority w:val="99"/>
    <w:rsid w:val="00CC28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C28B5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F27D03"/>
    <w:pPr>
      <w:spacing w:before="100" w:beforeAutospacing="1" w:after="100" w:afterAutospacing="1"/>
    </w:pPr>
    <w:rPr>
      <w:lang w:val="vi-VN" w:eastAsia="vi-VN"/>
    </w:rPr>
  </w:style>
  <w:style w:type="paragraph" w:customStyle="1" w:styleId="mab5">
    <w:name w:val="mab5"/>
    <w:basedOn w:val="Normal"/>
    <w:uiPriority w:val="99"/>
    <w:semiHidden/>
    <w:rsid w:val="00F27D03"/>
    <w:pPr>
      <w:spacing w:before="100" w:beforeAutospacing="1" w:after="75"/>
    </w:pPr>
    <w:rPr>
      <w:lang w:val="vi-VN" w:eastAsia="vi-VN"/>
    </w:rPr>
  </w:style>
  <w:style w:type="character" w:styleId="Strong">
    <w:name w:val="Strong"/>
    <w:uiPriority w:val="22"/>
    <w:qFormat/>
    <w:rsid w:val="00F27D03"/>
    <w:rPr>
      <w:b/>
      <w:bCs/>
    </w:rPr>
  </w:style>
  <w:style w:type="paragraph" w:styleId="ListParagraph">
    <w:name w:val="List Paragraph"/>
    <w:aliases w:val="bullet,Cita extensa,HPL01,Colorful List - Accent 13,List Paragraph1,Medium Grid 1 - Accent 21,Medium Grid 1 Accent 2,Numbered List,Sub-heading,bullet 1,Sub-headin,List Paragraph2,Medium Grid 1 - Accent 22,List Paragraph_FS,Câu dẫn"/>
    <w:basedOn w:val="Normal"/>
    <w:link w:val="ListParagraphChar"/>
    <w:uiPriority w:val="34"/>
    <w:qFormat/>
    <w:rsid w:val="003323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bullet Char,Cita extensa Char,HPL01 Char,Colorful List - Accent 13 Char,List Paragraph1 Char,Medium Grid 1 - Accent 21 Char,Medium Grid 1 Accent 2 Char,Numbered List Char,Sub-heading Char,bullet 1 Char,Sub-headin Char,Câu dẫn Char"/>
    <w:link w:val="ListParagraph"/>
    <w:uiPriority w:val="34"/>
    <w:qFormat/>
    <w:locked/>
    <w:rsid w:val="0033232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332323"/>
    <w:rPr>
      <w:rFonts w:eastAsia="Calibri"/>
      <w:szCs w:val="22"/>
      <w:lang w:val="x-none" w:eastAsia="x-none" w:bidi="en-US"/>
    </w:rPr>
  </w:style>
  <w:style w:type="character" w:customStyle="1" w:styleId="NoSpacingChar">
    <w:name w:val="No Spacing Char"/>
    <w:link w:val="NoSpacing"/>
    <w:uiPriority w:val="1"/>
    <w:qFormat/>
    <w:rsid w:val="00332323"/>
    <w:rPr>
      <w:rFonts w:eastAsia="Calibri"/>
      <w:sz w:val="24"/>
      <w:szCs w:val="22"/>
      <w:lang w:val="x-none" w:eastAsia="x-none" w:bidi="en-US"/>
    </w:rPr>
  </w:style>
  <w:style w:type="paragraph" w:customStyle="1" w:styleId="CharChar">
    <w:name w:val="Char Char"/>
    <w:basedOn w:val="Normal"/>
    <w:semiHidden/>
    <w:rsid w:val="002C56DA"/>
    <w:pPr>
      <w:spacing w:after="160" w:line="240" w:lineRule="exact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8D4CFA"/>
    <w:rPr>
      <w:rFonts w:ascii="Cambria" w:eastAsia="Cambria" w:hAnsi="Cambria" w:cs="Cambria"/>
      <w:shd w:val="clear" w:color="auto" w:fill="FFFFFF"/>
    </w:rPr>
  </w:style>
  <w:style w:type="paragraph" w:styleId="BodyText">
    <w:name w:val="Body Text"/>
    <w:basedOn w:val="Normal"/>
    <w:link w:val="BodyTextChar"/>
    <w:qFormat/>
    <w:rsid w:val="008D4CFA"/>
    <w:pPr>
      <w:widowControl w:val="0"/>
      <w:shd w:val="clear" w:color="auto" w:fill="FFFFFF"/>
      <w:spacing w:after="40" w:line="295" w:lineRule="auto"/>
    </w:pPr>
    <w:rPr>
      <w:rFonts w:ascii="Cambria" w:eastAsia="Cambria" w:hAnsi="Cambria" w:cs="Cambria"/>
      <w:sz w:val="20"/>
      <w:szCs w:val="20"/>
      <w:lang w:eastAsia="ja-JP"/>
    </w:rPr>
  </w:style>
  <w:style w:type="character" w:customStyle="1" w:styleId="BodyTextChar1">
    <w:name w:val="Body Text Char1"/>
    <w:basedOn w:val="DefaultParagraphFont"/>
    <w:rsid w:val="008D4CFA"/>
    <w:rPr>
      <w:sz w:val="24"/>
      <w:szCs w:val="24"/>
      <w:lang w:eastAsia="en-US"/>
    </w:rPr>
  </w:style>
  <w:style w:type="character" w:customStyle="1" w:styleId="YoungMixChar">
    <w:name w:val="YoungMix_Char"/>
    <w:rsid w:val="00925EC4"/>
    <w:rPr>
      <w:rFonts w:ascii="Times New Roman" w:hAnsi="Times New Roman"/>
      <w:sz w:val="24"/>
    </w:rPr>
  </w:style>
  <w:style w:type="character" w:customStyle="1" w:styleId="mo">
    <w:name w:val="mo"/>
    <w:rsid w:val="008C736A"/>
  </w:style>
  <w:style w:type="character" w:customStyle="1" w:styleId="mn">
    <w:name w:val="mn"/>
    <w:rsid w:val="008C736A"/>
  </w:style>
  <w:style w:type="character" w:customStyle="1" w:styleId="mi">
    <w:name w:val="mi"/>
    <w:rsid w:val="008C736A"/>
  </w:style>
  <w:style w:type="character" w:customStyle="1" w:styleId="mjxassistivemathml">
    <w:name w:val="mjx_assistive_mathml"/>
    <w:rsid w:val="008C736A"/>
  </w:style>
  <w:style w:type="table" w:customStyle="1" w:styleId="trongbang1">
    <w:name w:val="trongbang1"/>
    <w:basedOn w:val="TableNormal"/>
    <w:next w:val="TableGrid"/>
    <w:qFormat/>
    <w:rsid w:val="00A44E85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YoungMixTable">
    <w:name w:val="YoungMix_Table"/>
    <w:rsid w:val="00535A0B"/>
    <w:pPr>
      <w:spacing w:line="259" w:lineRule="auto"/>
    </w:pPr>
    <w:rPr>
      <w:rFonts w:eastAsiaTheme="minorHAnsi" w:cstheme="minorBidi"/>
      <w:kern w:val="2"/>
      <w:sz w:val="24"/>
      <w:szCs w:val="22"/>
      <w:lang w:eastAsia="en-US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TDisplayEquationChar">
    <w:name w:val="MTDisplayEquation Char"/>
    <w:basedOn w:val="DefaultParagraphFont"/>
    <w:link w:val="MTDisplayEquation"/>
    <w:locked/>
    <w:rsid w:val="00E079C8"/>
  </w:style>
  <w:style w:type="paragraph" w:customStyle="1" w:styleId="MTDisplayEquation">
    <w:name w:val="MTDisplayEquation"/>
    <w:basedOn w:val="Normal"/>
    <w:next w:val="Normal"/>
    <w:link w:val="MTDisplayEquationChar"/>
    <w:rsid w:val="00E079C8"/>
    <w:pPr>
      <w:widowControl w:val="0"/>
      <w:tabs>
        <w:tab w:val="center" w:pos="5240"/>
        <w:tab w:val="right" w:pos="10500"/>
      </w:tabs>
      <w:spacing w:beforeLines="20" w:afterLines="20" w:line="324" w:lineRule="auto"/>
      <w:jc w:val="both"/>
    </w:pPr>
    <w:rPr>
      <w:sz w:val="20"/>
      <w:szCs w:val="20"/>
      <w:lang w:eastAsia="ja-JP"/>
    </w:rPr>
  </w:style>
  <w:style w:type="character" w:styleId="IntenseEmphasis">
    <w:name w:val="Intense Emphasis"/>
    <w:basedOn w:val="DefaultParagraphFont"/>
    <w:uiPriority w:val="21"/>
    <w:qFormat/>
    <w:rsid w:val="007E4C3B"/>
    <w:rPr>
      <w:i/>
      <w:iCs/>
      <w:color w:val="2E74B5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color w:val="000000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,trongbang,Table"/>
    <w:basedOn w:val="TableNormal"/>
    <w:uiPriority w:val="59"/>
    <w:qFormat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</w:pPr>
    <w:rPr>
      <w:sz w:val="24"/>
      <w:szCs w:val="24"/>
      <w:lang w:eastAsia="en-US"/>
    </w:rPr>
  </w:style>
  <w:style w:type="paragraph" w:customStyle="1" w:styleId="Bodytext21">
    <w:name w:val="Body text (2)1"/>
    <w:basedOn w:val="Normal0"/>
    <w:link w:val="Bodytext2"/>
    <w:uiPriority w:val="99"/>
    <w:rsid w:val="009358AF"/>
    <w:pPr>
      <w:shd w:val="clear" w:color="auto" w:fill="FFFFFF"/>
      <w:spacing w:line="317" w:lineRule="exact"/>
      <w:ind w:hanging="360"/>
    </w:pPr>
  </w:style>
  <w:style w:type="character" w:customStyle="1" w:styleId="Bodytext2">
    <w:name w:val="Body text (2)_"/>
    <w:link w:val="Bodytext21"/>
    <w:uiPriority w:val="99"/>
    <w:locked/>
    <w:rsid w:val="009358AF"/>
    <w:rPr>
      <w:rFonts w:cs="Times New Roman" w:hint="cs"/>
      <w:sz w:val="20"/>
      <w:szCs w:val="20"/>
      <w:shd w:val="clear" w:color="auto" w:fill="FFFFFF"/>
      <w:rtl w:val="0"/>
    </w:rPr>
  </w:style>
  <w:style w:type="paragraph" w:styleId="BalloonText">
    <w:name w:val="Balloon Text"/>
    <w:basedOn w:val="Normal"/>
    <w:link w:val="BalloonTextChar"/>
    <w:uiPriority w:val="99"/>
    <w:rsid w:val="00CC28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C28B5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F27D03"/>
    <w:pPr>
      <w:spacing w:before="100" w:beforeAutospacing="1" w:after="100" w:afterAutospacing="1"/>
    </w:pPr>
    <w:rPr>
      <w:lang w:val="vi-VN" w:eastAsia="vi-VN"/>
    </w:rPr>
  </w:style>
  <w:style w:type="paragraph" w:customStyle="1" w:styleId="mab5">
    <w:name w:val="mab5"/>
    <w:basedOn w:val="Normal"/>
    <w:uiPriority w:val="99"/>
    <w:semiHidden/>
    <w:rsid w:val="00F27D03"/>
    <w:pPr>
      <w:spacing w:before="100" w:beforeAutospacing="1" w:after="75"/>
    </w:pPr>
    <w:rPr>
      <w:lang w:val="vi-VN" w:eastAsia="vi-VN"/>
    </w:rPr>
  </w:style>
  <w:style w:type="character" w:styleId="Strong">
    <w:name w:val="Strong"/>
    <w:uiPriority w:val="22"/>
    <w:qFormat/>
    <w:rsid w:val="00F27D03"/>
    <w:rPr>
      <w:b/>
      <w:bCs/>
    </w:rPr>
  </w:style>
  <w:style w:type="paragraph" w:styleId="ListParagraph">
    <w:name w:val="List Paragraph"/>
    <w:aliases w:val="bullet,Cita extensa,HPL01,Colorful List - Accent 13,List Paragraph1,Medium Grid 1 - Accent 21,Medium Grid 1 Accent 2,Numbered List,Sub-heading,bullet 1,Sub-headin,List Paragraph2,Medium Grid 1 - Accent 22,List Paragraph_FS,Câu dẫn"/>
    <w:basedOn w:val="Normal"/>
    <w:link w:val="ListParagraphChar"/>
    <w:uiPriority w:val="34"/>
    <w:qFormat/>
    <w:rsid w:val="003323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bullet Char,Cita extensa Char,HPL01 Char,Colorful List - Accent 13 Char,List Paragraph1 Char,Medium Grid 1 - Accent 21 Char,Medium Grid 1 Accent 2 Char,Numbered List Char,Sub-heading Char,bullet 1 Char,Sub-headin Char,Câu dẫn Char"/>
    <w:link w:val="ListParagraph"/>
    <w:uiPriority w:val="34"/>
    <w:qFormat/>
    <w:locked/>
    <w:rsid w:val="0033232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332323"/>
    <w:rPr>
      <w:rFonts w:eastAsia="Calibri"/>
      <w:szCs w:val="22"/>
      <w:lang w:val="x-none" w:eastAsia="x-none" w:bidi="en-US"/>
    </w:rPr>
  </w:style>
  <w:style w:type="character" w:customStyle="1" w:styleId="NoSpacingChar">
    <w:name w:val="No Spacing Char"/>
    <w:link w:val="NoSpacing"/>
    <w:uiPriority w:val="1"/>
    <w:qFormat/>
    <w:rsid w:val="00332323"/>
    <w:rPr>
      <w:rFonts w:eastAsia="Calibri"/>
      <w:sz w:val="24"/>
      <w:szCs w:val="22"/>
      <w:lang w:val="x-none" w:eastAsia="x-none" w:bidi="en-US"/>
    </w:rPr>
  </w:style>
  <w:style w:type="paragraph" w:customStyle="1" w:styleId="CharChar">
    <w:name w:val="Char Char"/>
    <w:basedOn w:val="Normal"/>
    <w:semiHidden/>
    <w:rsid w:val="002C56DA"/>
    <w:pPr>
      <w:spacing w:after="160" w:line="240" w:lineRule="exact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8D4CFA"/>
    <w:rPr>
      <w:rFonts w:ascii="Cambria" w:eastAsia="Cambria" w:hAnsi="Cambria" w:cs="Cambria"/>
      <w:shd w:val="clear" w:color="auto" w:fill="FFFFFF"/>
    </w:rPr>
  </w:style>
  <w:style w:type="paragraph" w:styleId="BodyText">
    <w:name w:val="Body Text"/>
    <w:basedOn w:val="Normal"/>
    <w:link w:val="BodyTextChar"/>
    <w:qFormat/>
    <w:rsid w:val="008D4CFA"/>
    <w:pPr>
      <w:widowControl w:val="0"/>
      <w:shd w:val="clear" w:color="auto" w:fill="FFFFFF"/>
      <w:spacing w:after="40" w:line="295" w:lineRule="auto"/>
    </w:pPr>
    <w:rPr>
      <w:rFonts w:ascii="Cambria" w:eastAsia="Cambria" w:hAnsi="Cambria" w:cs="Cambria"/>
      <w:sz w:val="20"/>
      <w:szCs w:val="20"/>
      <w:lang w:eastAsia="ja-JP"/>
    </w:rPr>
  </w:style>
  <w:style w:type="character" w:customStyle="1" w:styleId="BodyTextChar1">
    <w:name w:val="Body Text Char1"/>
    <w:basedOn w:val="DefaultParagraphFont"/>
    <w:rsid w:val="008D4CFA"/>
    <w:rPr>
      <w:sz w:val="24"/>
      <w:szCs w:val="24"/>
      <w:lang w:eastAsia="en-US"/>
    </w:rPr>
  </w:style>
  <w:style w:type="character" w:customStyle="1" w:styleId="YoungMixChar">
    <w:name w:val="YoungMix_Char"/>
    <w:rsid w:val="00925EC4"/>
    <w:rPr>
      <w:rFonts w:ascii="Times New Roman" w:hAnsi="Times New Roman"/>
      <w:sz w:val="24"/>
    </w:rPr>
  </w:style>
  <w:style w:type="character" w:customStyle="1" w:styleId="mo">
    <w:name w:val="mo"/>
    <w:rsid w:val="008C736A"/>
  </w:style>
  <w:style w:type="character" w:customStyle="1" w:styleId="mn">
    <w:name w:val="mn"/>
    <w:rsid w:val="008C736A"/>
  </w:style>
  <w:style w:type="character" w:customStyle="1" w:styleId="mi">
    <w:name w:val="mi"/>
    <w:rsid w:val="008C736A"/>
  </w:style>
  <w:style w:type="character" w:customStyle="1" w:styleId="mjxassistivemathml">
    <w:name w:val="mjx_assistive_mathml"/>
    <w:rsid w:val="008C736A"/>
  </w:style>
  <w:style w:type="table" w:customStyle="1" w:styleId="trongbang1">
    <w:name w:val="trongbang1"/>
    <w:basedOn w:val="TableNormal"/>
    <w:next w:val="TableGrid"/>
    <w:qFormat/>
    <w:rsid w:val="00A44E85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YoungMixTable">
    <w:name w:val="YoungMix_Table"/>
    <w:rsid w:val="00535A0B"/>
    <w:pPr>
      <w:spacing w:line="259" w:lineRule="auto"/>
    </w:pPr>
    <w:rPr>
      <w:rFonts w:eastAsiaTheme="minorHAnsi" w:cstheme="minorBidi"/>
      <w:kern w:val="2"/>
      <w:sz w:val="24"/>
      <w:szCs w:val="22"/>
      <w:lang w:eastAsia="en-US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TDisplayEquationChar">
    <w:name w:val="MTDisplayEquation Char"/>
    <w:basedOn w:val="DefaultParagraphFont"/>
    <w:link w:val="MTDisplayEquation"/>
    <w:locked/>
    <w:rsid w:val="00E079C8"/>
  </w:style>
  <w:style w:type="paragraph" w:customStyle="1" w:styleId="MTDisplayEquation">
    <w:name w:val="MTDisplayEquation"/>
    <w:basedOn w:val="Normal"/>
    <w:next w:val="Normal"/>
    <w:link w:val="MTDisplayEquationChar"/>
    <w:rsid w:val="00E079C8"/>
    <w:pPr>
      <w:widowControl w:val="0"/>
      <w:tabs>
        <w:tab w:val="center" w:pos="5240"/>
        <w:tab w:val="right" w:pos="10500"/>
      </w:tabs>
      <w:spacing w:beforeLines="20" w:afterLines="20" w:line="324" w:lineRule="auto"/>
      <w:jc w:val="both"/>
    </w:pPr>
    <w:rPr>
      <w:sz w:val="20"/>
      <w:szCs w:val="20"/>
      <w:lang w:eastAsia="ja-JP"/>
    </w:rPr>
  </w:style>
  <w:style w:type="character" w:styleId="IntenseEmphasis">
    <w:name w:val="Intense Emphasis"/>
    <w:basedOn w:val="DefaultParagraphFont"/>
    <w:uiPriority w:val="21"/>
    <w:qFormat/>
    <w:rsid w:val="007E4C3B"/>
    <w:rPr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82FBC-5C9A-4172-8C05-CAD503667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template1.dot</Template>
  <TotalTime>640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admin</cp:lastModifiedBy>
  <cp:revision>64</cp:revision>
  <cp:lastPrinted>2024-12-06T15:27:00Z</cp:lastPrinted>
  <dcterms:created xsi:type="dcterms:W3CDTF">2024-06-05T07:19:00Z</dcterms:created>
  <dcterms:modified xsi:type="dcterms:W3CDTF">2025-10-08T15:10:00Z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